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41" w:rsidRDefault="004F2741" w:rsidP="00A472DE">
      <w:pPr>
        <w:rPr>
          <w:lang w:val="en-US"/>
        </w:rPr>
      </w:pPr>
    </w:p>
    <w:p w:rsidR="004F2741" w:rsidRDefault="004F2741" w:rsidP="00A472DE">
      <w:pPr>
        <w:rPr>
          <w:lang w:val="en-US"/>
        </w:rPr>
      </w:pPr>
    </w:p>
    <w:p w:rsidR="004F2741" w:rsidRPr="001E6303" w:rsidRDefault="004F2741" w:rsidP="00F06EE9">
      <w:pPr>
        <w:pStyle w:val="Caption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4F2741" w:rsidRPr="004D539F" w:rsidRDefault="004F2741" w:rsidP="00F06EE9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4F2741" w:rsidRPr="001A19EA" w:rsidRDefault="004F2741" w:rsidP="00F06EE9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4F2741" w:rsidRPr="00F51644" w:rsidRDefault="004F2741" w:rsidP="00F06EE9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4F2741" w:rsidRPr="002D000B" w:rsidRDefault="004F2741" w:rsidP="00F06EE9">
      <w:pPr>
        <w:jc w:val="center"/>
        <w:rPr>
          <w:u w:val="single"/>
          <w:lang w:val="uk-UA"/>
        </w:rPr>
      </w:pPr>
    </w:p>
    <w:p w:rsidR="004F2741" w:rsidRDefault="004F2741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 xml:space="preserve">ІЙСЬКА МОВА </w:t>
      </w:r>
    </w:p>
    <w:p w:rsidR="004F2741" w:rsidRDefault="004F2741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4F2741" w:rsidRDefault="004F2741" w:rsidP="00F06EE9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ЗАПИТАННЯ НА </w:t>
      </w:r>
      <w:r>
        <w:rPr>
          <w:b/>
          <w:sz w:val="24"/>
          <w:szCs w:val="24"/>
          <w:lang w:val="uk-UA"/>
        </w:rPr>
        <w:t>САМОСТІЙНІ РОБОТИ</w:t>
      </w:r>
    </w:p>
    <w:p w:rsidR="004F2741" w:rsidRDefault="004F2741" w:rsidP="00F06E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СТУДЕНТ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В</w:t>
      </w:r>
      <w:r w:rsidRPr="000428F4">
        <w:rPr>
          <w:b/>
          <w:sz w:val="24"/>
          <w:szCs w:val="24"/>
        </w:rPr>
        <w:t xml:space="preserve"> </w:t>
      </w:r>
      <w:r w:rsidRPr="000428F4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КУРСУ</w:t>
      </w:r>
      <w:r w:rsidRPr="000428F4">
        <w:rPr>
          <w:b/>
          <w:sz w:val="24"/>
          <w:szCs w:val="24"/>
        </w:rPr>
        <w:t xml:space="preserve"> </w:t>
      </w:r>
    </w:p>
    <w:p w:rsidR="004F2741" w:rsidRPr="00C75352" w:rsidRDefault="004F2741" w:rsidP="00F06EE9">
      <w:pPr>
        <w:jc w:val="center"/>
        <w:rPr>
          <w:lang w:val="uk-UA"/>
        </w:rPr>
      </w:pPr>
      <w:r>
        <w:rPr>
          <w:b/>
          <w:u w:val="single"/>
        </w:rPr>
        <w:t>В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ДД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ЛЕННЯ</w:t>
      </w:r>
      <w:r w:rsidRPr="00B83B80">
        <w:rPr>
          <w:b/>
          <w:u w:val="single"/>
          <w:lang w:val="en-US"/>
        </w:rPr>
        <w:t xml:space="preserve">: </w:t>
      </w:r>
      <w:r w:rsidRPr="00522938">
        <w:t>ЕСЕУ</w:t>
      </w:r>
      <w:r>
        <w:rPr>
          <w:lang w:val="uk-UA"/>
        </w:rPr>
        <w:t xml:space="preserve"> /ЗАОЧНА/</w:t>
      </w:r>
    </w:p>
    <w:p w:rsidR="004F2741" w:rsidRPr="005F56D0" w:rsidRDefault="004F2741" w:rsidP="00F06EE9">
      <w:pPr>
        <w:jc w:val="center"/>
        <w:rPr>
          <w:b/>
          <w:u w:val="single"/>
          <w:lang w:val="uk-UA"/>
        </w:rPr>
      </w:pPr>
    </w:p>
    <w:p w:rsidR="004F2741" w:rsidRPr="00B83B80" w:rsidRDefault="004F2741" w:rsidP="00F06EE9">
      <w:pPr>
        <w:rPr>
          <w:lang w:val="en-US"/>
        </w:rPr>
      </w:pPr>
    </w:p>
    <w:p w:rsidR="004F2741" w:rsidRDefault="004F2741" w:rsidP="00B83B80">
      <w:pPr>
        <w:rPr>
          <w:lang w:val="en-US"/>
        </w:rPr>
      </w:pPr>
      <w:bookmarkStart w:id="0" w:name="_GoBack"/>
      <w:bookmarkEnd w:id="0"/>
      <w:r>
        <w:rPr>
          <w:lang w:val="en-US"/>
        </w:rPr>
        <w:t>1.</w:t>
      </w:r>
      <w:r>
        <w:rPr>
          <w:lang w:val="en-US"/>
        </w:rPr>
        <w:tab/>
        <w:t>Tell about yourself(15 sentences )</w:t>
      </w:r>
    </w:p>
    <w:p w:rsidR="004F2741" w:rsidRDefault="004F2741" w:rsidP="00B83B80">
      <w:pPr>
        <w:rPr>
          <w:lang w:val="en-US"/>
        </w:rPr>
      </w:pPr>
      <w:r w:rsidRPr="00A472DE">
        <w:rPr>
          <w:lang w:val="en-US"/>
        </w:rPr>
        <w:t xml:space="preserve">2. </w:t>
      </w:r>
      <w:r w:rsidRPr="00BA4EBE">
        <w:rPr>
          <w:lang w:val="en-US"/>
        </w:rPr>
        <w:tab/>
      </w:r>
      <w:r>
        <w:rPr>
          <w:lang w:val="en-US"/>
        </w:rPr>
        <w:t>What types of vessels do you know?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ab/>
        <w:t>How do the vessels differ?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What are the peculiars of the vessels?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What should the deck crewmembers wear to protect themselves on board?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Who is responsible for the safety of the cargo?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Pr="00BC3487">
        <w:rPr>
          <w:lang w:val="en-US"/>
        </w:rPr>
        <w:t>My favorite food.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 xml:space="preserve">9. </w:t>
      </w:r>
      <w:r>
        <w:rPr>
          <w:lang w:val="en-US"/>
        </w:rPr>
        <w:tab/>
        <w:t>What do you do in your free time?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What cargo do the LPG carrier carry?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What kinds of cargoes do you know?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  <w:t>Where are the lifeboats located?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  <w:t>Who is responsible for the cargo operations in the port?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14.</w:t>
      </w:r>
      <w:r>
        <w:rPr>
          <w:lang w:val="en-US"/>
        </w:rPr>
        <w:tab/>
        <w:t>What countries and their nationalities can you name?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15.</w:t>
      </w:r>
      <w:r>
        <w:rPr>
          <w:lang w:val="en-US"/>
        </w:rPr>
        <w:tab/>
        <w:t>What navigational equipment do you know?</w:t>
      </w:r>
    </w:p>
    <w:p w:rsidR="004F2741" w:rsidRPr="00BA4EBE" w:rsidRDefault="004F2741" w:rsidP="00B83B80">
      <w:pPr>
        <w:rPr>
          <w:lang w:val="en-US"/>
        </w:rPr>
      </w:pPr>
      <w:r>
        <w:rPr>
          <w:lang w:val="en-US"/>
        </w:rPr>
        <w:t xml:space="preserve">16. </w:t>
      </w:r>
      <w:r>
        <w:rPr>
          <w:lang w:val="en-US"/>
        </w:rPr>
        <w:tab/>
        <w:t>What are the duties of the Captain?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</w:t>
      </w:r>
      <w:r w:rsidRPr="00BA4EBE">
        <w:rPr>
          <w:lang w:val="en-US"/>
        </w:rPr>
        <w:t xml:space="preserve">7. </w:t>
      </w:r>
      <w:r w:rsidRPr="00BA4EBE">
        <w:rPr>
          <w:lang w:val="en-US"/>
        </w:rPr>
        <w:tab/>
      </w:r>
      <w:r>
        <w:rPr>
          <w:lang w:val="en-US"/>
        </w:rPr>
        <w:t>What safety equipment do you know?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 xml:space="preserve">18. </w:t>
      </w:r>
      <w:r>
        <w:rPr>
          <w:lang w:val="en-US"/>
        </w:rPr>
        <w:tab/>
        <w:t>What crewmembers onboard the vessel do you know?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19.</w:t>
      </w:r>
      <w:r>
        <w:rPr>
          <w:lang w:val="en-US"/>
        </w:rPr>
        <w:tab/>
        <w:t>What kinds of cargo do different vessels carry?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20.</w:t>
      </w:r>
      <w:r>
        <w:rPr>
          <w:lang w:val="en-US"/>
        </w:rPr>
        <w:tab/>
        <w:t>How are different kinds of cargo transported? How are they packed?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21.</w:t>
      </w:r>
      <w:r>
        <w:rPr>
          <w:lang w:val="en-US"/>
        </w:rPr>
        <w:tab/>
        <w:t>Name the structural parts of the vessel.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22.</w:t>
      </w:r>
      <w:r>
        <w:rPr>
          <w:lang w:val="en-US"/>
        </w:rPr>
        <w:tab/>
        <w:t>Tell about the general arrangement of the vessel.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23.</w:t>
      </w:r>
      <w:r>
        <w:rPr>
          <w:lang w:val="en-US"/>
        </w:rPr>
        <w:tab/>
        <w:t>Places in town.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24.</w:t>
      </w:r>
      <w:r>
        <w:rPr>
          <w:lang w:val="en-US"/>
        </w:rPr>
        <w:tab/>
        <w:t>Show around a vessel.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25.</w:t>
      </w:r>
      <w:r>
        <w:rPr>
          <w:lang w:val="en-US"/>
        </w:rPr>
        <w:tab/>
        <w:t>Duties of the crewmembers.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26.</w:t>
      </w:r>
      <w:r>
        <w:rPr>
          <w:lang w:val="en-US"/>
        </w:rPr>
        <w:tab/>
        <w:t>Free time activities.</w:t>
      </w:r>
    </w:p>
    <w:p w:rsidR="004F2741" w:rsidRPr="00F06EE9" w:rsidRDefault="004F2741" w:rsidP="00B83B80">
      <w:pPr>
        <w:rPr>
          <w:lang w:val="en-US"/>
        </w:rPr>
      </w:pPr>
      <w:r>
        <w:rPr>
          <w:lang w:val="en-US"/>
        </w:rPr>
        <w:t>27.</w:t>
      </w:r>
      <w:r>
        <w:rPr>
          <w:lang w:val="en-US"/>
        </w:rPr>
        <w:tab/>
        <w:t>Food and meals</w:t>
      </w:r>
      <w:r w:rsidRPr="00F06EE9">
        <w:rPr>
          <w:lang w:val="en-US"/>
        </w:rPr>
        <w:t>.</w:t>
      </w:r>
    </w:p>
    <w:p w:rsidR="004F2741" w:rsidRPr="00BC3487" w:rsidRDefault="004F2741" w:rsidP="00B83B80">
      <w:pPr>
        <w:rPr>
          <w:lang w:val="en-US"/>
        </w:rPr>
      </w:pPr>
      <w:r>
        <w:rPr>
          <w:lang w:val="en-US"/>
        </w:rPr>
        <w:t xml:space="preserve">28. </w:t>
      </w:r>
      <w:r>
        <w:rPr>
          <w:lang w:val="en-US"/>
        </w:rPr>
        <w:tab/>
      </w:r>
      <w:r w:rsidRPr="00BC3487">
        <w:rPr>
          <w:lang w:val="en-US"/>
        </w:rPr>
        <w:t>I’m a Seafarer. The job. Describing watches on board; talking about daily routines.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 xml:space="preserve">29. </w:t>
      </w:r>
      <w:r>
        <w:rPr>
          <w:lang w:val="en-US"/>
        </w:rPr>
        <w:tab/>
      </w:r>
      <w:r w:rsidRPr="00BC3487">
        <w:rPr>
          <w:lang w:val="en-US"/>
        </w:rPr>
        <w:t>Free time activities. In sp</w:t>
      </w:r>
      <w:r>
        <w:rPr>
          <w:lang w:val="en-US"/>
        </w:rPr>
        <w:t>are time.</w:t>
      </w:r>
    </w:p>
    <w:p w:rsidR="004F2741" w:rsidRDefault="004F2741" w:rsidP="00B83B80">
      <w:pPr>
        <w:rPr>
          <w:lang w:val="en-US"/>
        </w:rPr>
      </w:pPr>
      <w:r w:rsidRPr="00BC3487">
        <w:rPr>
          <w:lang w:val="en-US"/>
        </w:rPr>
        <w:t>30.</w:t>
      </w:r>
      <w:r w:rsidRPr="00BC3487">
        <w:rPr>
          <w:lang w:val="en-US"/>
        </w:rPr>
        <w:tab/>
        <w:t xml:space="preserve">How do you spend your vacation? Your ideal voyage. </w:t>
      </w:r>
    </w:p>
    <w:p w:rsidR="004F2741" w:rsidRPr="00BC3487" w:rsidRDefault="004F2741" w:rsidP="00B83B80">
      <w:pPr>
        <w:rPr>
          <w:lang w:val="en-US"/>
        </w:rPr>
      </w:pPr>
      <w:r w:rsidRPr="00BC3487">
        <w:rPr>
          <w:lang w:val="en-US"/>
        </w:rPr>
        <w:t>31.</w:t>
      </w:r>
      <w:r w:rsidRPr="00BC3487">
        <w:rPr>
          <w:lang w:val="en-US"/>
        </w:rPr>
        <w:tab/>
        <w:t>The Calendar. Round the year. Time at sea and on shore.</w:t>
      </w:r>
    </w:p>
    <w:p w:rsidR="004F2741" w:rsidRPr="00BC3487" w:rsidRDefault="004F2741" w:rsidP="00B83B80">
      <w:pPr>
        <w:rPr>
          <w:lang w:val="en-US"/>
        </w:rPr>
      </w:pPr>
      <w:r>
        <w:rPr>
          <w:lang w:val="en-US"/>
        </w:rPr>
        <w:t>32.</w:t>
      </w:r>
      <w:r>
        <w:rPr>
          <w:lang w:val="en-US"/>
        </w:rPr>
        <w:tab/>
      </w:r>
      <w:r w:rsidRPr="00BC3487">
        <w:rPr>
          <w:lang w:val="en-US"/>
        </w:rPr>
        <w:t>General knowledge of weather. Seasons.</w:t>
      </w:r>
    </w:p>
    <w:p w:rsidR="004F2741" w:rsidRPr="00BC3487" w:rsidRDefault="004F2741" w:rsidP="00B83B80">
      <w:pPr>
        <w:rPr>
          <w:lang w:val="en-US"/>
        </w:rPr>
      </w:pPr>
      <w:r>
        <w:rPr>
          <w:lang w:val="en-US"/>
        </w:rPr>
        <w:t>33.</w:t>
      </w:r>
      <w:r w:rsidRPr="00BC3487">
        <w:rPr>
          <w:lang w:val="en-US"/>
        </w:rPr>
        <w:tab/>
        <w:t>The ship’s crew. Describing the work of the Deck Department.</w:t>
      </w:r>
    </w:p>
    <w:p w:rsidR="004F2741" w:rsidRPr="00BC3487" w:rsidRDefault="004F2741" w:rsidP="00B83B80">
      <w:pPr>
        <w:rPr>
          <w:lang w:val="en-US"/>
        </w:rPr>
      </w:pPr>
      <w:r>
        <w:rPr>
          <w:lang w:val="en-US"/>
        </w:rPr>
        <w:t>34.</w:t>
      </w:r>
      <w:r>
        <w:rPr>
          <w:lang w:val="en-US"/>
        </w:rPr>
        <w:tab/>
      </w:r>
      <w:r w:rsidRPr="00BC3487">
        <w:rPr>
          <w:lang w:val="en-US"/>
        </w:rPr>
        <w:t>The merchant ship and its construction. Ship’s description.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35.</w:t>
      </w:r>
      <w:r>
        <w:rPr>
          <w:lang w:val="en-US"/>
        </w:rPr>
        <w:tab/>
        <w:t>Asking the way. Shore leaving.</w:t>
      </w:r>
    </w:p>
    <w:p w:rsidR="004F2741" w:rsidRPr="00BC3487" w:rsidRDefault="004F2741" w:rsidP="00B83B80">
      <w:pPr>
        <w:rPr>
          <w:lang w:val="en-US"/>
        </w:rPr>
      </w:pPr>
      <w:r w:rsidRPr="00BC3487">
        <w:rPr>
          <w:lang w:val="en-US"/>
        </w:rPr>
        <w:t>36.</w:t>
      </w:r>
      <w:r w:rsidRPr="00BC3487">
        <w:rPr>
          <w:lang w:val="en-US"/>
        </w:rPr>
        <w:tab/>
        <w:t xml:space="preserve">Finding the way around </w:t>
      </w:r>
      <w:r>
        <w:rPr>
          <w:lang w:val="en-US"/>
        </w:rPr>
        <w:t>a foreign city.</w:t>
      </w:r>
    </w:p>
    <w:p w:rsidR="004F2741" w:rsidRDefault="004F2741" w:rsidP="00B83B80">
      <w:pPr>
        <w:rPr>
          <w:lang w:val="en-US"/>
        </w:rPr>
      </w:pPr>
      <w:r>
        <w:rPr>
          <w:lang w:val="en-US"/>
        </w:rPr>
        <w:t>37.</w:t>
      </w:r>
      <w:r>
        <w:rPr>
          <w:lang w:val="en-US"/>
        </w:rPr>
        <w:tab/>
        <w:t>Visiting a ship.</w:t>
      </w:r>
    </w:p>
    <w:p w:rsidR="004F2741" w:rsidRPr="00BC3487" w:rsidRDefault="004F2741" w:rsidP="00B83B80">
      <w:pPr>
        <w:rPr>
          <w:lang w:val="en-US"/>
        </w:rPr>
      </w:pPr>
      <w:r w:rsidRPr="00BC3487">
        <w:rPr>
          <w:lang w:val="en-US"/>
        </w:rPr>
        <w:t>38.</w:t>
      </w:r>
      <w:r w:rsidRPr="00BC3487">
        <w:rPr>
          <w:lang w:val="en-US"/>
        </w:rPr>
        <w:tab/>
        <w:t>Safety equipment. Life-saving appliances.</w:t>
      </w:r>
    </w:p>
    <w:p w:rsidR="004F2741" w:rsidRPr="00A472DE" w:rsidRDefault="004F2741" w:rsidP="00B83B80">
      <w:pPr>
        <w:rPr>
          <w:lang w:val="en-US"/>
        </w:rPr>
      </w:pPr>
    </w:p>
    <w:sectPr w:rsidR="004F2741" w:rsidRPr="00A472DE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8360D"/>
    <w:rsid w:val="0012666E"/>
    <w:rsid w:val="001A19EA"/>
    <w:rsid w:val="001A26E1"/>
    <w:rsid w:val="001C3BD7"/>
    <w:rsid w:val="001C3D4A"/>
    <w:rsid w:val="001E6303"/>
    <w:rsid w:val="001F56D1"/>
    <w:rsid w:val="002C1761"/>
    <w:rsid w:val="002D000B"/>
    <w:rsid w:val="002F27B6"/>
    <w:rsid w:val="0031676B"/>
    <w:rsid w:val="00343949"/>
    <w:rsid w:val="00477839"/>
    <w:rsid w:val="0048569F"/>
    <w:rsid w:val="004D539F"/>
    <w:rsid w:val="004F2741"/>
    <w:rsid w:val="00522938"/>
    <w:rsid w:val="005D0F31"/>
    <w:rsid w:val="005F3917"/>
    <w:rsid w:val="005F56D0"/>
    <w:rsid w:val="00617285"/>
    <w:rsid w:val="006C7A1D"/>
    <w:rsid w:val="006F3165"/>
    <w:rsid w:val="007739C9"/>
    <w:rsid w:val="00794A83"/>
    <w:rsid w:val="008506F5"/>
    <w:rsid w:val="00884EB8"/>
    <w:rsid w:val="008A11E4"/>
    <w:rsid w:val="008C70A2"/>
    <w:rsid w:val="009C63F6"/>
    <w:rsid w:val="00A14951"/>
    <w:rsid w:val="00A472DE"/>
    <w:rsid w:val="00A72AC3"/>
    <w:rsid w:val="00AF437A"/>
    <w:rsid w:val="00B83B80"/>
    <w:rsid w:val="00B9107E"/>
    <w:rsid w:val="00BA4EBE"/>
    <w:rsid w:val="00BC3487"/>
    <w:rsid w:val="00C306E0"/>
    <w:rsid w:val="00C32FE3"/>
    <w:rsid w:val="00C75352"/>
    <w:rsid w:val="00C97A5E"/>
    <w:rsid w:val="00CC58B1"/>
    <w:rsid w:val="00D2015E"/>
    <w:rsid w:val="00D354EC"/>
    <w:rsid w:val="00E235B6"/>
    <w:rsid w:val="00E52E4B"/>
    <w:rsid w:val="00E67602"/>
    <w:rsid w:val="00EE5EAA"/>
    <w:rsid w:val="00F06EE9"/>
    <w:rsid w:val="00F35988"/>
    <w:rsid w:val="00F51644"/>
    <w:rsid w:val="00F533E3"/>
    <w:rsid w:val="00F73357"/>
    <w:rsid w:val="00F9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uiPriority w:val="99"/>
    <w:qFormat/>
    <w:rsid w:val="00F51644"/>
    <w:pPr>
      <w:jc w:val="center"/>
    </w:pPr>
    <w:rPr>
      <w:b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2</Pages>
  <Words>290</Words>
  <Characters>1654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2017-11-28T08:40:00Z</cp:lastPrinted>
  <dcterms:created xsi:type="dcterms:W3CDTF">2017-09-09T08:08:00Z</dcterms:created>
  <dcterms:modified xsi:type="dcterms:W3CDTF">2018-09-20T13:24:00Z</dcterms:modified>
</cp:coreProperties>
</file>